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584" w:rsidRDefault="00415584" w:rsidP="00BA2D7F">
      <w:pPr>
        <w:ind w:left="5400"/>
        <w:jc w:val="center"/>
        <w:outlineLvl w:val="0"/>
        <w:rPr>
          <w:color w:val="000000"/>
          <w:sz w:val="24"/>
          <w:szCs w:val="24"/>
        </w:rPr>
      </w:pPr>
      <w:r>
        <w:t>ПРИЛОЖЕНИЕ № 1</w:t>
      </w:r>
    </w:p>
    <w:p w:rsidR="00415584" w:rsidRDefault="00415584" w:rsidP="00BA2D7F">
      <w:pPr>
        <w:ind w:left="5400"/>
        <w:jc w:val="center"/>
        <w:outlineLvl w:val="0"/>
      </w:pPr>
      <w:r>
        <w:t>к решению XLI сессии Совета муниципального образования Выселковский район III созыва</w:t>
      </w:r>
    </w:p>
    <w:p w:rsidR="00415584" w:rsidRDefault="00415584" w:rsidP="00BA2D7F">
      <w:pPr>
        <w:ind w:left="5400"/>
        <w:jc w:val="center"/>
        <w:outlineLvl w:val="0"/>
        <w:rPr>
          <w:color w:val="000000"/>
          <w:sz w:val="24"/>
          <w:szCs w:val="24"/>
        </w:rPr>
      </w:pPr>
      <w:r>
        <w:t>от  17декабря 2019 года № 2-333</w:t>
      </w:r>
    </w:p>
    <w:p w:rsidR="00415584" w:rsidRPr="006F5E44" w:rsidRDefault="00415584" w:rsidP="000336F2">
      <w:pPr>
        <w:ind w:left="4248"/>
        <w:rPr>
          <w:sz w:val="24"/>
          <w:szCs w:val="24"/>
        </w:rPr>
      </w:pPr>
    </w:p>
    <w:p w:rsidR="00415584" w:rsidRPr="006F5E44" w:rsidRDefault="00415584" w:rsidP="00410BE7">
      <w:pPr>
        <w:ind w:left="5529"/>
        <w:jc w:val="right"/>
        <w:outlineLvl w:val="0"/>
        <w:rPr>
          <w:color w:val="000000"/>
          <w:sz w:val="24"/>
          <w:szCs w:val="24"/>
        </w:rPr>
      </w:pPr>
    </w:p>
    <w:p w:rsidR="00415584" w:rsidRPr="00FB66DB" w:rsidRDefault="00415584" w:rsidP="00FB66DB">
      <w:pPr>
        <w:jc w:val="center"/>
        <w:outlineLvl w:val="0"/>
        <w:rPr>
          <w:b/>
          <w:bCs/>
          <w:sz w:val="24"/>
          <w:szCs w:val="24"/>
        </w:rPr>
      </w:pPr>
      <w:r w:rsidRPr="00FB66DB">
        <w:rPr>
          <w:b/>
          <w:bCs/>
          <w:sz w:val="24"/>
          <w:szCs w:val="24"/>
        </w:rPr>
        <w:t>Перечень  главных администраторов доходов районного бюджета</w:t>
      </w:r>
    </w:p>
    <w:p w:rsidR="00415584" w:rsidRDefault="00415584" w:rsidP="00FB66DB">
      <w:pPr>
        <w:jc w:val="center"/>
        <w:outlineLvl w:val="0"/>
        <w:rPr>
          <w:b/>
          <w:bCs/>
          <w:sz w:val="24"/>
          <w:szCs w:val="24"/>
        </w:rPr>
      </w:pPr>
      <w:r w:rsidRPr="00FB66DB">
        <w:rPr>
          <w:b/>
          <w:bCs/>
          <w:sz w:val="24"/>
          <w:szCs w:val="24"/>
        </w:rPr>
        <w:t xml:space="preserve"> и закрепляемые за ними виды (подвиды)  доходов районного бюджета </w:t>
      </w:r>
    </w:p>
    <w:p w:rsidR="00415584" w:rsidRDefault="00415584" w:rsidP="00FB66DB">
      <w:pPr>
        <w:jc w:val="center"/>
        <w:outlineLvl w:val="0"/>
        <w:rPr>
          <w:b/>
          <w:bCs/>
          <w:sz w:val="24"/>
          <w:szCs w:val="24"/>
        </w:rPr>
      </w:pPr>
      <w:r w:rsidRPr="00FB66DB">
        <w:rPr>
          <w:b/>
          <w:bCs/>
          <w:sz w:val="24"/>
          <w:szCs w:val="24"/>
        </w:rPr>
        <w:t xml:space="preserve">и перечень главных администраторов источников финансирования </w:t>
      </w:r>
    </w:p>
    <w:p w:rsidR="00415584" w:rsidRDefault="00415584" w:rsidP="007C2C3C">
      <w:pPr>
        <w:jc w:val="center"/>
        <w:outlineLvl w:val="0"/>
        <w:rPr>
          <w:sz w:val="24"/>
          <w:szCs w:val="24"/>
        </w:rPr>
      </w:pPr>
      <w:r w:rsidRPr="00FB66DB">
        <w:rPr>
          <w:b/>
          <w:bCs/>
          <w:sz w:val="24"/>
          <w:szCs w:val="24"/>
        </w:rPr>
        <w:t xml:space="preserve">дефицита районного бюджета  </w:t>
      </w:r>
    </w:p>
    <w:p w:rsidR="00415584" w:rsidRPr="00FB66DB" w:rsidRDefault="00415584" w:rsidP="00FB66DB">
      <w:pPr>
        <w:ind w:left="5670"/>
        <w:jc w:val="center"/>
        <w:outlineLvl w:val="0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9"/>
        <w:gridCol w:w="2992"/>
        <w:gridCol w:w="5419"/>
      </w:tblGrid>
      <w:tr w:rsidR="00415584" w:rsidRPr="00FB66DB">
        <w:trPr>
          <w:trHeight w:val="661"/>
        </w:trPr>
        <w:tc>
          <w:tcPr>
            <w:tcW w:w="4301" w:type="dxa"/>
            <w:gridSpan w:val="2"/>
            <w:vAlign w:val="center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419" w:type="dxa"/>
            <w:vMerge w:val="restart"/>
            <w:vAlign w:val="center"/>
          </w:tcPr>
          <w:p w:rsidR="00415584" w:rsidRPr="00FB66DB" w:rsidRDefault="00415584" w:rsidP="00FB66DB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Наименование главного администратора доходов и источников финансирования дефицита районного бюджета </w:t>
            </w:r>
          </w:p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15584" w:rsidRPr="00FB66DB">
        <w:trPr>
          <w:trHeight w:val="2325"/>
        </w:trPr>
        <w:tc>
          <w:tcPr>
            <w:tcW w:w="1309" w:type="dxa"/>
            <w:vAlign w:val="center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главного администратора доходов и источников финансирования</w:t>
            </w:r>
          </w:p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дефицита районного бюджета</w:t>
            </w:r>
          </w:p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2" w:type="dxa"/>
            <w:vAlign w:val="center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доходов и источников финансирования дефицита районного бюджета </w:t>
            </w:r>
          </w:p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19" w:type="dxa"/>
            <w:vMerge/>
            <w:vAlign w:val="center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415584" w:rsidRPr="00FB66DB" w:rsidRDefault="00415584" w:rsidP="00FB66DB">
      <w:pPr>
        <w:rPr>
          <w:sz w:val="24"/>
          <w:szCs w:val="24"/>
        </w:rPr>
      </w:pPr>
    </w:p>
    <w:tbl>
      <w:tblPr>
        <w:tblW w:w="9720" w:type="dxa"/>
        <w:tblInd w:w="-106" w:type="dxa"/>
        <w:tblLayout w:type="fixed"/>
        <w:tblLook w:val="0000"/>
      </w:tblPr>
      <w:tblGrid>
        <w:gridCol w:w="1080"/>
        <w:gridCol w:w="3031"/>
        <w:gridCol w:w="5609"/>
      </w:tblGrid>
      <w:tr w:rsidR="00415584" w:rsidRPr="00FB66DB">
        <w:trPr>
          <w:trHeight w:val="33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2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3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09" w:type="dxa"/>
            <w:vAlign w:val="bottom"/>
          </w:tcPr>
          <w:p w:rsidR="00415584" w:rsidRPr="00FB66DB" w:rsidRDefault="00415584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Администрация муниципального </w:t>
            </w:r>
          </w:p>
          <w:p w:rsidR="00415584" w:rsidRPr="00FB66DB" w:rsidRDefault="00415584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образования Выселковский район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902    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1 08 07150 01 1000 110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color w:val="000000"/>
                <w:sz w:val="24"/>
                <w:szCs w:val="24"/>
              </w:rPr>
              <w:t>( сумма платежа, в том числе перерасчеты, недоимка и задолженность по платежу)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1 08 07150 01 4000 110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color w:val="000000"/>
                <w:sz w:val="24"/>
                <w:szCs w:val="24"/>
              </w:rPr>
              <w:t>(прочие поступления)</w:t>
            </w:r>
          </w:p>
        </w:tc>
      </w:tr>
      <w:tr w:rsidR="00415584" w:rsidRPr="00FB66DB">
        <w:trPr>
          <w:trHeight w:val="1274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1 11 01050 05 0000 120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415584" w:rsidRPr="00FB66DB">
        <w:trPr>
          <w:trHeight w:val="1019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 1 11 03050 05 0000 120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496601" w:rsidRDefault="00415584" w:rsidP="00C17A99">
            <w:pPr>
              <w:rPr>
                <w:color w:val="000000"/>
                <w:sz w:val="24"/>
                <w:szCs w:val="24"/>
              </w:rPr>
            </w:pPr>
            <w:r w:rsidRPr="00496601">
              <w:rPr>
                <w:color w:val="000000"/>
                <w:sz w:val="24"/>
                <w:szCs w:val="24"/>
              </w:rPr>
              <w:t>1 11 050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13</w:t>
            </w:r>
            <w:r w:rsidRPr="00496601">
              <w:rPr>
                <w:color w:val="000000"/>
                <w:sz w:val="24"/>
                <w:szCs w:val="24"/>
              </w:rPr>
              <w:t xml:space="preserve"> 05 00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21</w:t>
            </w:r>
            <w:r w:rsidRPr="00496601">
              <w:rPr>
                <w:color w:val="000000"/>
                <w:sz w:val="24"/>
                <w:szCs w:val="24"/>
              </w:rPr>
              <w:t xml:space="preserve"> 120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сельскохозяйственного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C518D7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3 120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C518D7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4 120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C518D7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6 120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по результатам торгов в виде арендной платы за земельные участки, 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C518D7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94D3D" w:rsidRDefault="00415584" w:rsidP="00FB66D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94D3D" w:rsidRDefault="00415584" w:rsidP="00FB66D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1 11 05025 05 0000 120</w:t>
            </w:r>
          </w:p>
        </w:tc>
        <w:tc>
          <w:tcPr>
            <w:tcW w:w="5609" w:type="dxa"/>
          </w:tcPr>
          <w:p w:rsidR="00415584" w:rsidRPr="00F94D3D" w:rsidRDefault="00415584" w:rsidP="00FB66DB">
            <w:pPr>
              <w:jc w:val="both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1 11 05035 05 0042 120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  автономных учреждений)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C2C3C" w:rsidRDefault="00415584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7C2C3C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1 11 05313 05 0000 120</w:t>
            </w:r>
          </w:p>
        </w:tc>
        <w:tc>
          <w:tcPr>
            <w:tcW w:w="5609" w:type="dxa"/>
          </w:tcPr>
          <w:p w:rsidR="00415584" w:rsidRPr="007C2C3C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C2C3C" w:rsidRDefault="00415584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7C2C3C" w:rsidRDefault="00415584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1 11 05325 05 0000 120</w:t>
            </w:r>
          </w:p>
        </w:tc>
        <w:tc>
          <w:tcPr>
            <w:tcW w:w="5609" w:type="dxa"/>
          </w:tcPr>
          <w:p w:rsidR="00415584" w:rsidRPr="007C2C3C" w:rsidRDefault="00415584" w:rsidP="00FB66DB">
            <w:pPr>
              <w:jc w:val="both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C2C3C" w:rsidRDefault="00415584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  <w:p w:rsidR="00415584" w:rsidRPr="007C2C3C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7C2C3C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5609" w:type="dxa"/>
          </w:tcPr>
          <w:p w:rsidR="00415584" w:rsidRPr="007C2C3C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C2C3C" w:rsidRDefault="00415584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7C2C3C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609" w:type="dxa"/>
          </w:tcPr>
          <w:p w:rsidR="00415584" w:rsidRPr="007C2C3C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5D49FE" w:rsidRDefault="00415584" w:rsidP="00BA2D7F">
            <w:pPr>
              <w:jc w:val="center"/>
              <w:rPr>
                <w:b/>
                <w:bCs/>
                <w:sz w:val="24"/>
                <w:szCs w:val="24"/>
              </w:rPr>
            </w:pPr>
            <w:r w:rsidRPr="005D49FE">
              <w:rPr>
                <w:sz w:val="24"/>
                <w:szCs w:val="24"/>
              </w:rPr>
              <w:t>902</w:t>
            </w:r>
          </w:p>
          <w:p w:rsidR="00415584" w:rsidRPr="005D49FE" w:rsidRDefault="00415584" w:rsidP="00DD463C">
            <w:pPr>
              <w:rPr>
                <w:b/>
                <w:bCs/>
                <w:sz w:val="24"/>
                <w:szCs w:val="24"/>
              </w:rPr>
            </w:pPr>
          </w:p>
          <w:p w:rsidR="00415584" w:rsidRPr="005D49FE" w:rsidRDefault="00415584" w:rsidP="00DD463C">
            <w:pPr>
              <w:rPr>
                <w:b/>
                <w:bCs/>
                <w:sz w:val="24"/>
                <w:szCs w:val="24"/>
              </w:rPr>
            </w:pPr>
          </w:p>
          <w:p w:rsidR="00415584" w:rsidRPr="005D49FE" w:rsidRDefault="00415584" w:rsidP="00DD463C">
            <w:pPr>
              <w:rPr>
                <w:b/>
                <w:bCs/>
                <w:sz w:val="24"/>
                <w:szCs w:val="24"/>
              </w:rPr>
            </w:pPr>
          </w:p>
          <w:p w:rsidR="00415584" w:rsidRPr="005D49FE" w:rsidRDefault="00415584" w:rsidP="00DD463C">
            <w:pPr>
              <w:rPr>
                <w:b/>
                <w:bCs/>
                <w:sz w:val="24"/>
                <w:szCs w:val="24"/>
              </w:rPr>
            </w:pPr>
          </w:p>
          <w:p w:rsidR="00415584" w:rsidRPr="005D49FE" w:rsidRDefault="00415584" w:rsidP="00DD46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5D49FE" w:rsidRDefault="00415584" w:rsidP="00DD463C">
            <w:pPr>
              <w:rPr>
                <w:sz w:val="24"/>
                <w:szCs w:val="24"/>
              </w:rPr>
            </w:pPr>
            <w:r w:rsidRPr="005D49FE">
              <w:rPr>
                <w:color w:val="000000"/>
                <w:sz w:val="24"/>
                <w:szCs w:val="24"/>
              </w:rPr>
              <w:t>1 11 09045 05 0000 120</w:t>
            </w:r>
          </w:p>
          <w:p w:rsidR="00415584" w:rsidRPr="005D49FE" w:rsidRDefault="00415584" w:rsidP="00DD463C">
            <w:pPr>
              <w:rPr>
                <w:sz w:val="24"/>
                <w:szCs w:val="24"/>
              </w:rPr>
            </w:pPr>
          </w:p>
          <w:p w:rsidR="00415584" w:rsidRPr="005D49FE" w:rsidRDefault="00415584" w:rsidP="00DD463C">
            <w:pPr>
              <w:rPr>
                <w:sz w:val="24"/>
                <w:szCs w:val="24"/>
              </w:rPr>
            </w:pPr>
          </w:p>
          <w:p w:rsidR="00415584" w:rsidRPr="005D49FE" w:rsidRDefault="00415584" w:rsidP="00DD463C">
            <w:pPr>
              <w:rPr>
                <w:sz w:val="24"/>
                <w:szCs w:val="24"/>
              </w:rPr>
            </w:pPr>
          </w:p>
          <w:p w:rsidR="00415584" w:rsidRPr="005D49FE" w:rsidRDefault="00415584" w:rsidP="00DD463C">
            <w:pPr>
              <w:rPr>
                <w:sz w:val="24"/>
                <w:szCs w:val="24"/>
              </w:rPr>
            </w:pPr>
          </w:p>
          <w:p w:rsidR="00415584" w:rsidRPr="005D49FE" w:rsidRDefault="00415584" w:rsidP="00DD46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7C2C3C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>
              <w:rPr>
                <w:color w:val="000000"/>
                <w:sz w:val="24"/>
                <w:szCs w:val="24"/>
              </w:rPr>
              <w:t>едприятий, в том числе казенных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567476" w:rsidRDefault="00415584" w:rsidP="00FB66DB">
            <w:pPr>
              <w:jc w:val="center"/>
              <w:rPr>
                <w:sz w:val="24"/>
                <w:szCs w:val="24"/>
              </w:rPr>
            </w:pPr>
            <w:r w:rsidRPr="00567476">
              <w:rPr>
                <w:sz w:val="24"/>
                <w:szCs w:val="24"/>
              </w:rPr>
              <w:t xml:space="preserve">     902        </w:t>
            </w:r>
          </w:p>
        </w:tc>
        <w:tc>
          <w:tcPr>
            <w:tcW w:w="3031" w:type="dxa"/>
          </w:tcPr>
          <w:p w:rsidR="00415584" w:rsidRPr="00567476" w:rsidRDefault="00415584" w:rsidP="00FB66DB">
            <w:pPr>
              <w:rPr>
                <w:color w:val="000000"/>
                <w:sz w:val="24"/>
                <w:szCs w:val="24"/>
              </w:rPr>
            </w:pPr>
            <w:r w:rsidRPr="00567476">
              <w:rPr>
                <w:sz w:val="24"/>
                <w:szCs w:val="24"/>
              </w:rPr>
              <w:t>1 13 01075 05 0000 130</w:t>
            </w:r>
          </w:p>
        </w:tc>
        <w:tc>
          <w:tcPr>
            <w:tcW w:w="5609" w:type="dxa"/>
          </w:tcPr>
          <w:p w:rsidR="00415584" w:rsidRPr="00567476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567476">
              <w:rPr>
                <w:color w:val="000000"/>
                <w:sz w:val="24"/>
                <w:szCs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C2C3C" w:rsidRDefault="00415584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7C2C3C" w:rsidRDefault="00415584" w:rsidP="00FB66DB">
            <w:pPr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609" w:type="dxa"/>
          </w:tcPr>
          <w:p w:rsidR="00415584" w:rsidRPr="007C2C3C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C2C3C" w:rsidRDefault="00415584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7C2C3C" w:rsidRDefault="00415584" w:rsidP="00FB66DB">
            <w:pPr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609" w:type="dxa"/>
          </w:tcPr>
          <w:p w:rsidR="00415584" w:rsidRPr="007C2C3C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C2C3C" w:rsidRDefault="00415584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7C2C3C" w:rsidRDefault="00415584" w:rsidP="00FB66DB">
            <w:pPr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609" w:type="dxa"/>
          </w:tcPr>
          <w:p w:rsidR="00415584" w:rsidRPr="007C2C3C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 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C2C3C" w:rsidRDefault="00415584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7C2C3C" w:rsidRDefault="00415584" w:rsidP="00FB66DB">
            <w:pPr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609" w:type="dxa"/>
          </w:tcPr>
          <w:p w:rsidR="00415584" w:rsidRPr="007C2C3C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 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C2C3C" w:rsidRDefault="00415584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7C2C3C" w:rsidRDefault="00415584" w:rsidP="00FB66DB">
            <w:pPr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609" w:type="dxa"/>
          </w:tcPr>
          <w:p w:rsidR="00415584" w:rsidRPr="007C2C3C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 1 13 02995 05 0041 130 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 1 14 01050 05 0000 410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1 14 02050 05 0000 410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C17A99">
            <w:pPr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1 14 02052 05 0000 410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15584" w:rsidRPr="00FB66DB" w:rsidTr="00BA2D7F">
        <w:trPr>
          <w:trHeight w:val="2108"/>
        </w:trPr>
        <w:tc>
          <w:tcPr>
            <w:tcW w:w="1080" w:type="dxa"/>
          </w:tcPr>
          <w:p w:rsidR="00415584" w:rsidRPr="00FB66DB" w:rsidRDefault="00415584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9D5D4F">
            <w:pPr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1 14 02053 05 0000 410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94D3D" w:rsidRDefault="00415584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94D3D" w:rsidRDefault="00415584" w:rsidP="009D5D4F">
            <w:pPr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1 14 02050 05 0000 440</w:t>
            </w:r>
          </w:p>
        </w:tc>
        <w:tc>
          <w:tcPr>
            <w:tcW w:w="5609" w:type="dxa"/>
          </w:tcPr>
          <w:p w:rsidR="00415584" w:rsidRPr="00F94D3D" w:rsidRDefault="00415584" w:rsidP="00FB66DB">
            <w:pPr>
              <w:jc w:val="both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B34102" w:rsidRDefault="00415584" w:rsidP="00FB66DB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21</w:t>
            </w:r>
            <w:r w:rsidRPr="00B34102">
              <w:rPr>
                <w:sz w:val="24"/>
                <w:szCs w:val="24"/>
              </w:rPr>
              <w:t xml:space="preserve"> 430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B34102" w:rsidRDefault="00415584" w:rsidP="00FB66DB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</w:t>
            </w:r>
            <w:r w:rsidRPr="00B34102">
              <w:rPr>
                <w:sz w:val="24"/>
                <w:szCs w:val="24"/>
              </w:rPr>
              <w:t>6 430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D260D2" w:rsidRDefault="00415584" w:rsidP="00FB66DB">
            <w:pPr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D260D2" w:rsidRDefault="00415584" w:rsidP="00FB66DB">
            <w:pPr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1 14 06025 05 0000 430</w:t>
            </w:r>
          </w:p>
        </w:tc>
        <w:tc>
          <w:tcPr>
            <w:tcW w:w="5609" w:type="dxa"/>
          </w:tcPr>
          <w:p w:rsidR="00415584" w:rsidRPr="00D260D2" w:rsidRDefault="00415584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D260D2" w:rsidRDefault="00415584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D260D2" w:rsidRDefault="00415584" w:rsidP="00FB66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1 14 06045 05 0000 430</w:t>
            </w:r>
          </w:p>
        </w:tc>
        <w:tc>
          <w:tcPr>
            <w:tcW w:w="5609" w:type="dxa"/>
          </w:tcPr>
          <w:p w:rsidR="00415584" w:rsidRPr="00D260D2" w:rsidRDefault="00415584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375720" w:rsidRDefault="00415584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375720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1 14 06 313 05 0000 430</w:t>
            </w:r>
          </w:p>
        </w:tc>
        <w:tc>
          <w:tcPr>
            <w:tcW w:w="5609" w:type="dxa"/>
          </w:tcPr>
          <w:p w:rsidR="00415584" w:rsidRPr="00375720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1 16 18050 05 0000 140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1 16 21050 05 0000 140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1 16 23051 05 0000 140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1 16 23052 05 0000 140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1 16 32000 05 0000 140</w:t>
            </w:r>
          </w:p>
          <w:p w:rsidR="00415584" w:rsidRPr="00FB66DB" w:rsidRDefault="00415584" w:rsidP="00FB66D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116 33050 05 0000 140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 о контрактной системе в сфере закупок, товаров, работ, услуг   для обеспечения государственных и муниципальных нужд для нужд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116 42050 05 0000 140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Денежные взыскания (штрафы) за нарушение условий договора (соглашений) о предоставлении бюджетных кредитов за счет средств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116 90050 05 0000 140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375720" w:rsidRDefault="00415584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375720" w:rsidRDefault="00415584" w:rsidP="003C6282">
            <w:pPr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1 16 90050 05 0011 140</w:t>
            </w:r>
          </w:p>
        </w:tc>
        <w:tc>
          <w:tcPr>
            <w:tcW w:w="5609" w:type="dxa"/>
          </w:tcPr>
          <w:p w:rsidR="00415584" w:rsidRPr="00375720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  <w:p w:rsidR="00415584" w:rsidRPr="00375720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(Денежные взыскания (пени, штрафы, неустойки) за нарушение условий договоров аренды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375720" w:rsidRDefault="00415584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375720" w:rsidRDefault="00415584" w:rsidP="00FB66DB">
            <w:pPr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1 16 90050 05 0021 140</w:t>
            </w:r>
          </w:p>
        </w:tc>
        <w:tc>
          <w:tcPr>
            <w:tcW w:w="5609" w:type="dxa"/>
          </w:tcPr>
          <w:p w:rsidR="00415584" w:rsidRPr="00375720" w:rsidRDefault="00415584" w:rsidP="00D8767A">
            <w:pPr>
              <w:jc w:val="both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  <w:p w:rsidR="00415584" w:rsidRPr="00375720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(Денежные взыскания (пени, штрафы, неустойки) за нарушение условий договоров аренды земельных участков, находящихся в собственности муниципальных районов, зачисляемые в бюджеты муниципальных районов)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375720" w:rsidRDefault="00415584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375720" w:rsidRDefault="00415584" w:rsidP="00FB66DB">
            <w:pPr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1 16 90050 05 0031 140</w:t>
            </w:r>
          </w:p>
        </w:tc>
        <w:tc>
          <w:tcPr>
            <w:tcW w:w="5609" w:type="dxa"/>
          </w:tcPr>
          <w:p w:rsidR="00415584" w:rsidRPr="00375720" w:rsidRDefault="00415584" w:rsidP="00C5557D">
            <w:pPr>
              <w:jc w:val="both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  <w:p w:rsidR="00415584" w:rsidRPr="00375720" w:rsidRDefault="00415584" w:rsidP="00C5557D">
            <w:pPr>
              <w:jc w:val="both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(Иные поступления от денежных взысканий (пеней, штрафов, неустоек) и других сумм в возмещение ущерба, зачисляемые в бюджеты муниципальных районов)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C17A99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1 17 0105005 0000 180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FB66DB" w:rsidRDefault="00415584" w:rsidP="00C17A99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2 02 25097 05 0000 150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2 02 30024 05 0000 150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415584" w:rsidRPr="004D761D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2 02 35120 05 0000 150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15584" w:rsidRPr="00FB66DB" w:rsidTr="00BA2D7F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2 02 35082 05 0000 150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     2 02 39999 05 0000 150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2 02 49999 05 0000 150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2 02 90024 05 0000 150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2 02 90065 05 0000 150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2 07 05020 05 0000 150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Поступления от денежных пожертвований, представляемых физическими лицами получателями средств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2D71C5" w:rsidRDefault="00415584" w:rsidP="00D47537">
            <w:pPr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2 07 05030 05 0000 150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2D71C5" w:rsidRDefault="00415584" w:rsidP="009C1C7B">
            <w:pPr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219 60010 05 0000 150</w:t>
            </w:r>
          </w:p>
        </w:tc>
        <w:tc>
          <w:tcPr>
            <w:tcW w:w="5609" w:type="dxa"/>
          </w:tcPr>
          <w:p w:rsidR="00415584" w:rsidRPr="002D71C5" w:rsidRDefault="00415584" w:rsidP="009C1C7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 , прошлых лет из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50991" w:rsidRDefault="00415584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3031" w:type="dxa"/>
          </w:tcPr>
          <w:p w:rsidR="00415584" w:rsidRPr="00750991" w:rsidRDefault="00415584" w:rsidP="00FB66DB">
            <w:pPr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010 20000 05 0000 710</w:t>
            </w:r>
          </w:p>
        </w:tc>
        <w:tc>
          <w:tcPr>
            <w:tcW w:w="5609" w:type="dxa"/>
          </w:tcPr>
          <w:p w:rsidR="00415584" w:rsidRPr="00750991" w:rsidRDefault="00415584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50991" w:rsidRDefault="00415584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3031" w:type="dxa"/>
          </w:tcPr>
          <w:p w:rsidR="00415584" w:rsidRPr="00750991" w:rsidRDefault="00415584" w:rsidP="00FB66DB">
            <w:pPr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010 20000 05 0000 810</w:t>
            </w:r>
          </w:p>
        </w:tc>
        <w:tc>
          <w:tcPr>
            <w:tcW w:w="5609" w:type="dxa"/>
          </w:tcPr>
          <w:p w:rsidR="00415584" w:rsidRPr="00750991" w:rsidRDefault="00415584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50991" w:rsidRDefault="00415584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750991" w:rsidRDefault="00415584" w:rsidP="00FB66DB">
            <w:pPr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010 30100 05 0000 710</w:t>
            </w:r>
          </w:p>
        </w:tc>
        <w:tc>
          <w:tcPr>
            <w:tcW w:w="5609" w:type="dxa"/>
          </w:tcPr>
          <w:p w:rsidR="00415584" w:rsidRPr="00750991" w:rsidRDefault="00415584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50991" w:rsidRDefault="00415584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750991" w:rsidRDefault="00415584" w:rsidP="00FB66DB">
            <w:pPr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010 30100 05 0000 810</w:t>
            </w:r>
          </w:p>
        </w:tc>
        <w:tc>
          <w:tcPr>
            <w:tcW w:w="5609" w:type="dxa"/>
          </w:tcPr>
          <w:p w:rsidR="00415584" w:rsidRPr="00750991" w:rsidRDefault="00415584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50991" w:rsidRDefault="00415584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  <w:p w:rsidR="00415584" w:rsidRPr="00750991" w:rsidRDefault="00415584" w:rsidP="00FB66D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031" w:type="dxa"/>
          </w:tcPr>
          <w:p w:rsidR="00415584" w:rsidRPr="00750991" w:rsidRDefault="00415584" w:rsidP="00FB66DB">
            <w:pPr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010 60100 05 0000 630</w:t>
            </w:r>
          </w:p>
        </w:tc>
        <w:tc>
          <w:tcPr>
            <w:tcW w:w="5609" w:type="dxa"/>
          </w:tcPr>
          <w:p w:rsidR="00415584" w:rsidRPr="00750991" w:rsidRDefault="00415584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50991" w:rsidRDefault="00415584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750991" w:rsidRDefault="00415584" w:rsidP="00FB66DB">
            <w:pPr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 xml:space="preserve"> 010 60502 05 0000 540</w:t>
            </w:r>
          </w:p>
        </w:tc>
        <w:tc>
          <w:tcPr>
            <w:tcW w:w="5609" w:type="dxa"/>
          </w:tcPr>
          <w:p w:rsidR="00415584" w:rsidRPr="00750991" w:rsidRDefault="00415584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</w:tr>
      <w:tr w:rsidR="00415584" w:rsidRPr="00FB66DB">
        <w:trPr>
          <w:trHeight w:val="985"/>
        </w:trPr>
        <w:tc>
          <w:tcPr>
            <w:tcW w:w="1080" w:type="dxa"/>
          </w:tcPr>
          <w:p w:rsidR="00415584" w:rsidRPr="00750991" w:rsidRDefault="00415584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031" w:type="dxa"/>
          </w:tcPr>
          <w:p w:rsidR="00415584" w:rsidRPr="00750991" w:rsidRDefault="00415584" w:rsidP="00FB66DB">
            <w:pPr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010 60502 05 0000 640</w:t>
            </w:r>
          </w:p>
        </w:tc>
        <w:tc>
          <w:tcPr>
            <w:tcW w:w="5609" w:type="dxa"/>
          </w:tcPr>
          <w:p w:rsidR="00415584" w:rsidRPr="00750991" w:rsidRDefault="00415584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50991" w:rsidRDefault="00415584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15584" w:rsidRPr="00750991" w:rsidRDefault="00415584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3031" w:type="dxa"/>
          </w:tcPr>
          <w:p w:rsidR="00415584" w:rsidRPr="00750991" w:rsidRDefault="00415584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 </w:t>
            </w:r>
          </w:p>
        </w:tc>
        <w:tc>
          <w:tcPr>
            <w:tcW w:w="5609" w:type="dxa"/>
          </w:tcPr>
          <w:p w:rsidR="00415584" w:rsidRPr="00750991" w:rsidRDefault="00415584" w:rsidP="00FB66DB">
            <w:pPr>
              <w:jc w:val="both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>Финансовое управление администрации  муниципального образования Выселковский район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50991" w:rsidRDefault="00415584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750991" w:rsidRDefault="00415584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750991" w:rsidRDefault="00415584" w:rsidP="00FB66DB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50991" w:rsidRDefault="00415584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031" w:type="dxa"/>
          </w:tcPr>
          <w:p w:rsidR="00415584" w:rsidRPr="00750991" w:rsidRDefault="00415584" w:rsidP="00F111F8">
            <w:pPr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1 13 02995 05 0000 130</w:t>
            </w:r>
          </w:p>
        </w:tc>
        <w:tc>
          <w:tcPr>
            <w:tcW w:w="5609" w:type="dxa"/>
          </w:tcPr>
          <w:p w:rsidR="00415584" w:rsidRPr="00750991" w:rsidRDefault="00415584" w:rsidP="00493F99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Прочие доходы от от компенсации затрат бюджетов 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50991" w:rsidRDefault="00415584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031" w:type="dxa"/>
          </w:tcPr>
          <w:p w:rsidR="00415584" w:rsidRPr="00750991" w:rsidRDefault="00415584" w:rsidP="00FB66DB">
            <w:pPr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1 13 02995 05 0031 130</w:t>
            </w:r>
          </w:p>
        </w:tc>
        <w:tc>
          <w:tcPr>
            <w:tcW w:w="5609" w:type="dxa"/>
          </w:tcPr>
          <w:p w:rsidR="00415584" w:rsidRPr="00750991" w:rsidRDefault="00415584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50991" w:rsidRDefault="00415584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031" w:type="dxa"/>
          </w:tcPr>
          <w:p w:rsidR="00415584" w:rsidRPr="00750991" w:rsidRDefault="00415584" w:rsidP="00FB66DB">
            <w:pPr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1 17 01050 05 0000 180</w:t>
            </w:r>
          </w:p>
        </w:tc>
        <w:tc>
          <w:tcPr>
            <w:tcW w:w="5609" w:type="dxa"/>
          </w:tcPr>
          <w:p w:rsidR="00415584" w:rsidRPr="00750991" w:rsidRDefault="00415584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2 02 15001 05 0000 150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2 0215002 05 0000 150</w:t>
            </w:r>
          </w:p>
        </w:tc>
        <w:tc>
          <w:tcPr>
            <w:tcW w:w="5609" w:type="dxa"/>
          </w:tcPr>
          <w:p w:rsidR="00415584" w:rsidRPr="002D71C5" w:rsidRDefault="00415584" w:rsidP="00DA2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375720" w:rsidRDefault="00415584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905</w:t>
            </w:r>
          </w:p>
        </w:tc>
        <w:tc>
          <w:tcPr>
            <w:tcW w:w="3031" w:type="dxa"/>
          </w:tcPr>
          <w:p w:rsidR="00415584" w:rsidRPr="00375720" w:rsidRDefault="00415584" w:rsidP="00FB66DB">
            <w:pPr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2 02 40014 05 0000 150</w:t>
            </w:r>
          </w:p>
        </w:tc>
        <w:tc>
          <w:tcPr>
            <w:tcW w:w="5609" w:type="dxa"/>
          </w:tcPr>
          <w:p w:rsidR="00415584" w:rsidRPr="00375720" w:rsidRDefault="00415584" w:rsidP="0034606D">
            <w:pPr>
              <w:jc w:val="both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2 08 05000 05 0000 150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01 05 02 01 05 0000510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</w:t>
            </w:r>
            <w:r>
              <w:rPr>
                <w:color w:val="000000"/>
                <w:sz w:val="24"/>
                <w:szCs w:val="24"/>
              </w:rPr>
              <w:t>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01 05 02 01 05 0000610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Уменьшение прочих остатков денежных средств</w:t>
            </w:r>
            <w:r>
              <w:rPr>
                <w:color w:val="000000"/>
                <w:sz w:val="24"/>
                <w:szCs w:val="24"/>
              </w:rPr>
              <w:t xml:space="preserve"> бюджетов муниципальных районов</w:t>
            </w:r>
          </w:p>
        </w:tc>
      </w:tr>
      <w:tr w:rsidR="00415584" w:rsidRPr="00FB66DB" w:rsidTr="00BA2D7F">
        <w:trPr>
          <w:trHeight w:val="573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AD4C55" w:rsidRDefault="00415584" w:rsidP="00FB66DB">
            <w:pPr>
              <w:jc w:val="center"/>
              <w:rPr>
                <w:sz w:val="24"/>
                <w:szCs w:val="24"/>
              </w:rPr>
            </w:pPr>
            <w:r w:rsidRPr="00AD4C55">
              <w:rPr>
                <w:sz w:val="24"/>
                <w:szCs w:val="24"/>
              </w:rPr>
              <w:t>910</w:t>
            </w:r>
          </w:p>
        </w:tc>
        <w:tc>
          <w:tcPr>
            <w:tcW w:w="3031" w:type="dxa"/>
          </w:tcPr>
          <w:p w:rsidR="00415584" w:rsidRPr="00AD4C55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609" w:type="dxa"/>
          </w:tcPr>
          <w:p w:rsidR="00415584" w:rsidRPr="00AD4C55" w:rsidRDefault="00415584" w:rsidP="00716564">
            <w:pPr>
              <w:jc w:val="both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1 16 18050 05 0000 140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116 90050 05 0000 140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910</w:t>
            </w:r>
          </w:p>
        </w:tc>
        <w:tc>
          <w:tcPr>
            <w:tcW w:w="3031" w:type="dxa"/>
          </w:tcPr>
          <w:p w:rsidR="00415584" w:rsidRPr="002D71C5" w:rsidRDefault="00415584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2 02 40014 05 0000 150</w:t>
            </w:r>
          </w:p>
        </w:tc>
        <w:tc>
          <w:tcPr>
            <w:tcW w:w="5609" w:type="dxa"/>
          </w:tcPr>
          <w:p w:rsidR="00415584" w:rsidRPr="002D71C5" w:rsidRDefault="00415584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15584" w:rsidRPr="00FB66DB" w:rsidTr="00BA2D7F">
        <w:trPr>
          <w:trHeight w:val="848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15584" w:rsidRPr="00FB66DB" w:rsidRDefault="00415584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Управление образования администрации муниципального образования</w:t>
            </w:r>
          </w:p>
          <w:p w:rsidR="00415584" w:rsidRPr="00FB66DB" w:rsidRDefault="00415584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Выселковский район Краснодарского края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 1 13 02995 05 0041 130 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2E5482">
            <w:pPr>
              <w:rPr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2E5482">
            <w:pPr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2E5482">
            <w:pPr>
              <w:rPr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2E5482">
            <w:pPr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2E5482">
            <w:pPr>
              <w:rPr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2E5482">
            <w:pPr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1 16 23050 05 0000 140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1 16 23051 05 0000 140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1 16 23052 05 0000 140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1 16 32000 05 0000 140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9D5D4F" w:rsidRDefault="00415584" w:rsidP="00943FE0">
            <w:pPr>
              <w:jc w:val="center"/>
              <w:rPr>
                <w:b/>
                <w:bCs/>
                <w:sz w:val="24"/>
                <w:szCs w:val="24"/>
              </w:rPr>
            </w:pPr>
            <w:r w:rsidRPr="009D5D4F">
              <w:rPr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9D5D4F" w:rsidRDefault="00415584" w:rsidP="00943FE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5D4F">
              <w:rPr>
                <w:b/>
                <w:bCs/>
                <w:color w:val="000000"/>
                <w:sz w:val="24"/>
                <w:szCs w:val="24"/>
              </w:rPr>
              <w:t>116 33050 05 0000 140</w:t>
            </w:r>
          </w:p>
        </w:tc>
        <w:tc>
          <w:tcPr>
            <w:tcW w:w="5609" w:type="dxa"/>
          </w:tcPr>
          <w:p w:rsidR="00415584" w:rsidRPr="009D5D4F" w:rsidRDefault="00415584" w:rsidP="00943FE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D5D4F">
              <w:rPr>
                <w:b/>
                <w:bCs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 о контрактной системе в сфере закупок, товаров, работ, услуг   для обеспечения государственных и муниципальных нужд для нужд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116 90050 05 0000 140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927FA4" w:rsidRDefault="00415584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927FA4" w:rsidRDefault="00415584" w:rsidP="00EF785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20225097050000150</w:t>
            </w:r>
          </w:p>
        </w:tc>
        <w:tc>
          <w:tcPr>
            <w:tcW w:w="5609" w:type="dxa"/>
          </w:tcPr>
          <w:p w:rsidR="00415584" w:rsidRPr="00927FA4" w:rsidRDefault="00415584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9D5D4F" w:rsidRDefault="00415584" w:rsidP="00FB66DB">
            <w:pPr>
              <w:jc w:val="center"/>
              <w:rPr>
                <w:sz w:val="24"/>
                <w:szCs w:val="24"/>
              </w:rPr>
            </w:pPr>
            <w:r w:rsidRPr="009D5D4F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9D5D4F" w:rsidRDefault="00415584" w:rsidP="00EF785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5D4F">
              <w:rPr>
                <w:sz w:val="24"/>
                <w:szCs w:val="24"/>
              </w:rPr>
              <w:t xml:space="preserve">    20225169050000150</w:t>
            </w:r>
          </w:p>
        </w:tc>
        <w:tc>
          <w:tcPr>
            <w:tcW w:w="5609" w:type="dxa"/>
          </w:tcPr>
          <w:p w:rsidR="00415584" w:rsidRPr="009D5D4F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5D4F">
              <w:rPr>
                <w:sz w:val="24"/>
                <w:szCs w:val="24"/>
              </w:rPr>
              <w:t>Субсидии бюджетам муниципальных районов на обновление материально- 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927FA4" w:rsidRDefault="00415584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927FA4" w:rsidRDefault="00415584" w:rsidP="00EF785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20229999050000150</w:t>
            </w:r>
          </w:p>
        </w:tc>
        <w:tc>
          <w:tcPr>
            <w:tcW w:w="5609" w:type="dxa"/>
          </w:tcPr>
          <w:p w:rsidR="00415584" w:rsidRPr="00927FA4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927FA4" w:rsidRDefault="00415584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927FA4" w:rsidRDefault="00415584" w:rsidP="00EF785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20230024050000150</w:t>
            </w:r>
          </w:p>
        </w:tc>
        <w:tc>
          <w:tcPr>
            <w:tcW w:w="5609" w:type="dxa"/>
          </w:tcPr>
          <w:p w:rsidR="00415584" w:rsidRPr="00927FA4" w:rsidRDefault="00415584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76B7D" w:rsidRDefault="00415584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776B7D" w:rsidRDefault="00415584" w:rsidP="00054CAE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20230027050000150</w:t>
            </w:r>
          </w:p>
        </w:tc>
        <w:tc>
          <w:tcPr>
            <w:tcW w:w="5609" w:type="dxa"/>
          </w:tcPr>
          <w:p w:rsidR="00415584" w:rsidRPr="00776B7D" w:rsidRDefault="00415584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76B7D" w:rsidRDefault="00415584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776B7D" w:rsidRDefault="00415584" w:rsidP="00054CAE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20230029050000150</w:t>
            </w:r>
          </w:p>
        </w:tc>
        <w:tc>
          <w:tcPr>
            <w:tcW w:w="5609" w:type="dxa"/>
          </w:tcPr>
          <w:p w:rsidR="00415584" w:rsidRPr="00776B7D" w:rsidRDefault="00415584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Субвенции бюджетам муниципальных районов на компенсацию части  платы, взимаемой с родителей (законных представителей)  за присмотр и уход за детьми , посещающими образовательные организации , реализующие образовательные программы дошкольного образования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76B7D" w:rsidRDefault="00415584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776B7D" w:rsidRDefault="00415584" w:rsidP="009D5D4F">
            <w:pPr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20239999050000150</w:t>
            </w:r>
          </w:p>
        </w:tc>
        <w:tc>
          <w:tcPr>
            <w:tcW w:w="5609" w:type="dxa"/>
          </w:tcPr>
          <w:p w:rsidR="00415584" w:rsidRPr="00776B7D" w:rsidRDefault="00415584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76B7D" w:rsidRDefault="00415584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776B7D" w:rsidRDefault="00415584" w:rsidP="009D5D4F">
            <w:pPr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202499990</w:t>
            </w:r>
            <w:r>
              <w:rPr>
                <w:sz w:val="24"/>
                <w:szCs w:val="24"/>
              </w:rPr>
              <w:t xml:space="preserve">5 </w:t>
            </w:r>
            <w:r w:rsidRPr="00776B7D">
              <w:rPr>
                <w:sz w:val="24"/>
                <w:szCs w:val="24"/>
              </w:rPr>
              <w:t>0000150</w:t>
            </w:r>
          </w:p>
        </w:tc>
        <w:tc>
          <w:tcPr>
            <w:tcW w:w="5609" w:type="dxa"/>
          </w:tcPr>
          <w:p w:rsidR="00415584" w:rsidRPr="00776B7D" w:rsidRDefault="00415584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76B7D" w:rsidRDefault="00415584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776B7D" w:rsidRDefault="00415584" w:rsidP="009D5D4F">
            <w:pPr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21805010050020150</w:t>
            </w:r>
          </w:p>
        </w:tc>
        <w:tc>
          <w:tcPr>
            <w:tcW w:w="5609" w:type="dxa"/>
          </w:tcPr>
          <w:p w:rsidR="00415584" w:rsidRPr="00776B7D" w:rsidRDefault="00415584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76B7D" w:rsidRDefault="00415584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776B7D" w:rsidRDefault="00415584" w:rsidP="009D5D4F">
            <w:pPr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21805020050030150</w:t>
            </w:r>
          </w:p>
        </w:tc>
        <w:tc>
          <w:tcPr>
            <w:tcW w:w="5609" w:type="dxa"/>
          </w:tcPr>
          <w:p w:rsidR="00415584" w:rsidRPr="00776B7D" w:rsidRDefault="00415584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415584" w:rsidRPr="00FB66DB">
        <w:trPr>
          <w:trHeight w:val="875"/>
        </w:trPr>
        <w:tc>
          <w:tcPr>
            <w:tcW w:w="1080" w:type="dxa"/>
          </w:tcPr>
          <w:p w:rsidR="00415584" w:rsidRPr="00776B7D" w:rsidRDefault="00415584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776B7D" w:rsidRDefault="00415584" w:rsidP="00054C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</w:t>
            </w:r>
            <w:r w:rsidRPr="00776B7D">
              <w:rPr>
                <w:sz w:val="24"/>
                <w:szCs w:val="24"/>
              </w:rPr>
              <w:t>1805030050040150</w:t>
            </w:r>
          </w:p>
        </w:tc>
        <w:tc>
          <w:tcPr>
            <w:tcW w:w="5609" w:type="dxa"/>
          </w:tcPr>
          <w:p w:rsidR="00415584" w:rsidRPr="00776B7D" w:rsidRDefault="00415584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76B7D" w:rsidRDefault="00415584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776B7D" w:rsidRDefault="00415584" w:rsidP="00FB66DB">
            <w:pPr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219 25498 05 0000 150</w:t>
            </w:r>
          </w:p>
        </w:tc>
        <w:tc>
          <w:tcPr>
            <w:tcW w:w="5609" w:type="dxa"/>
          </w:tcPr>
          <w:p w:rsidR="00415584" w:rsidRPr="00776B7D" w:rsidRDefault="00415584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 на финансовое обеспечение мероприятий федеральной целевой программы развития образования на 2016-2020 годы из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76B7D" w:rsidRDefault="00415584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776B7D" w:rsidRDefault="00415584" w:rsidP="00FB66DB">
            <w:pPr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219 25097  05 0000 150</w:t>
            </w:r>
          </w:p>
        </w:tc>
        <w:tc>
          <w:tcPr>
            <w:tcW w:w="5609" w:type="dxa"/>
          </w:tcPr>
          <w:p w:rsidR="00415584" w:rsidRPr="00776B7D" w:rsidRDefault="00415584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76B7D" w:rsidRDefault="00415584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776B7D" w:rsidRDefault="00415584" w:rsidP="00FB66DB">
            <w:pPr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219 45457 05 0000 150</w:t>
            </w:r>
          </w:p>
        </w:tc>
        <w:tc>
          <w:tcPr>
            <w:tcW w:w="5609" w:type="dxa"/>
          </w:tcPr>
          <w:p w:rsidR="00415584" w:rsidRPr="00776B7D" w:rsidRDefault="00415584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 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76B7D" w:rsidRDefault="00415584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031" w:type="dxa"/>
          </w:tcPr>
          <w:p w:rsidR="00415584" w:rsidRPr="00776B7D" w:rsidRDefault="00415584" w:rsidP="00FB66DB">
            <w:pPr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219 60010 05 0000 150</w:t>
            </w:r>
          </w:p>
        </w:tc>
        <w:tc>
          <w:tcPr>
            <w:tcW w:w="5609" w:type="dxa"/>
          </w:tcPr>
          <w:p w:rsidR="00415584" w:rsidRPr="00776B7D" w:rsidRDefault="00415584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776B7D" w:rsidRDefault="00415584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776B7D" w:rsidRDefault="00415584" w:rsidP="00FB66DB">
            <w:pPr>
              <w:rPr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776B7D" w:rsidRDefault="00415584" w:rsidP="00FB66D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15584" w:rsidRPr="00FB66DB" w:rsidRDefault="00415584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 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 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1 13 02995 05 0041 130 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1 16 23050 05 0000 140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1 16 23051 05 0000 140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1 16 23052 05 0000 140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1 16 32000 05 0000 140</w:t>
            </w:r>
          </w:p>
          <w:p w:rsidR="00415584" w:rsidRPr="00FB66DB" w:rsidRDefault="00415584" w:rsidP="00FB66D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116 90050 05 0000 140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30321E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415584" w:rsidRPr="00FB66DB">
        <w:trPr>
          <w:trHeight w:val="80"/>
        </w:trPr>
        <w:tc>
          <w:tcPr>
            <w:tcW w:w="1080" w:type="dxa"/>
          </w:tcPr>
          <w:p w:rsidR="00415584" w:rsidRPr="00FB66DB" w:rsidRDefault="00415584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FB66DB" w:rsidRDefault="00415584" w:rsidP="00FB66DB">
            <w:pPr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609" w:type="dxa"/>
          </w:tcPr>
          <w:p w:rsidR="00415584" w:rsidRPr="00FB66DB" w:rsidRDefault="00415584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415584" w:rsidRPr="00927FA4">
        <w:trPr>
          <w:trHeight w:val="80"/>
        </w:trPr>
        <w:tc>
          <w:tcPr>
            <w:tcW w:w="1080" w:type="dxa"/>
          </w:tcPr>
          <w:p w:rsidR="00415584" w:rsidRPr="00927FA4" w:rsidRDefault="00415584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927FA4" w:rsidRDefault="00415584" w:rsidP="005931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   20225519050000150</w:t>
            </w:r>
          </w:p>
        </w:tc>
        <w:tc>
          <w:tcPr>
            <w:tcW w:w="5609" w:type="dxa"/>
          </w:tcPr>
          <w:p w:rsidR="00415584" w:rsidRPr="00927FA4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415584" w:rsidRPr="00927FA4">
        <w:trPr>
          <w:trHeight w:val="80"/>
        </w:trPr>
        <w:tc>
          <w:tcPr>
            <w:tcW w:w="1080" w:type="dxa"/>
          </w:tcPr>
          <w:p w:rsidR="00415584" w:rsidRPr="00927FA4" w:rsidRDefault="00415584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927FA4" w:rsidRDefault="00415584" w:rsidP="005931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20229999050000150</w:t>
            </w:r>
          </w:p>
        </w:tc>
        <w:tc>
          <w:tcPr>
            <w:tcW w:w="5609" w:type="dxa"/>
          </w:tcPr>
          <w:p w:rsidR="00415584" w:rsidRPr="00927FA4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415584" w:rsidRPr="00927FA4">
        <w:trPr>
          <w:trHeight w:val="80"/>
        </w:trPr>
        <w:tc>
          <w:tcPr>
            <w:tcW w:w="1080" w:type="dxa"/>
          </w:tcPr>
          <w:p w:rsidR="00415584" w:rsidRPr="00927FA4" w:rsidRDefault="00415584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927FA4" w:rsidRDefault="00415584" w:rsidP="005931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20230024050000150</w:t>
            </w:r>
          </w:p>
        </w:tc>
        <w:tc>
          <w:tcPr>
            <w:tcW w:w="5609" w:type="dxa"/>
          </w:tcPr>
          <w:p w:rsidR="00415584" w:rsidRPr="00927FA4" w:rsidRDefault="00415584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415584" w:rsidRPr="00927FA4">
        <w:trPr>
          <w:trHeight w:val="80"/>
        </w:trPr>
        <w:tc>
          <w:tcPr>
            <w:tcW w:w="1080" w:type="dxa"/>
          </w:tcPr>
          <w:p w:rsidR="00415584" w:rsidRPr="00927FA4" w:rsidRDefault="00415584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927FA4" w:rsidRDefault="00415584" w:rsidP="005931C5">
            <w:pPr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20249999050000150</w:t>
            </w:r>
          </w:p>
        </w:tc>
        <w:tc>
          <w:tcPr>
            <w:tcW w:w="5609" w:type="dxa"/>
          </w:tcPr>
          <w:p w:rsidR="00415584" w:rsidRPr="00927FA4" w:rsidRDefault="00415584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15584" w:rsidRPr="00927FA4">
        <w:trPr>
          <w:trHeight w:val="80"/>
        </w:trPr>
        <w:tc>
          <w:tcPr>
            <w:tcW w:w="1080" w:type="dxa"/>
          </w:tcPr>
          <w:p w:rsidR="00415584" w:rsidRPr="00927FA4" w:rsidRDefault="00415584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927FA4" w:rsidRDefault="00415584" w:rsidP="005931C5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21805010050020150</w:t>
            </w:r>
          </w:p>
        </w:tc>
        <w:tc>
          <w:tcPr>
            <w:tcW w:w="5609" w:type="dxa"/>
          </w:tcPr>
          <w:p w:rsidR="00415584" w:rsidRPr="00927FA4" w:rsidRDefault="00415584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415584" w:rsidRPr="00927FA4">
        <w:trPr>
          <w:trHeight w:val="80"/>
        </w:trPr>
        <w:tc>
          <w:tcPr>
            <w:tcW w:w="1080" w:type="dxa"/>
          </w:tcPr>
          <w:p w:rsidR="00415584" w:rsidRPr="00927FA4" w:rsidRDefault="00415584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927FA4" w:rsidRDefault="00415584" w:rsidP="005931C5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21805030050040150</w:t>
            </w:r>
          </w:p>
        </w:tc>
        <w:tc>
          <w:tcPr>
            <w:tcW w:w="5609" w:type="dxa"/>
          </w:tcPr>
          <w:p w:rsidR="00415584" w:rsidRPr="00927FA4" w:rsidRDefault="00415584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415584" w:rsidRPr="00927FA4">
        <w:trPr>
          <w:trHeight w:val="80"/>
        </w:trPr>
        <w:tc>
          <w:tcPr>
            <w:tcW w:w="1080" w:type="dxa"/>
          </w:tcPr>
          <w:p w:rsidR="00415584" w:rsidRPr="00927FA4" w:rsidRDefault="00415584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031" w:type="dxa"/>
          </w:tcPr>
          <w:p w:rsidR="00415584" w:rsidRPr="00927FA4" w:rsidRDefault="00415584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21960010050000150</w:t>
            </w:r>
          </w:p>
          <w:p w:rsidR="00415584" w:rsidRPr="00927FA4" w:rsidRDefault="0041558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9" w:type="dxa"/>
          </w:tcPr>
          <w:p w:rsidR="00415584" w:rsidRPr="00927FA4" w:rsidRDefault="00415584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415584" w:rsidRPr="00BA2D7F" w:rsidRDefault="00415584" w:rsidP="00FB66DB"/>
    <w:p w:rsidR="00415584" w:rsidRPr="00BA2D7F" w:rsidRDefault="00415584" w:rsidP="00FB66DB"/>
    <w:p w:rsidR="00415584" w:rsidRPr="00BA2D7F" w:rsidRDefault="00415584" w:rsidP="00FB66DB"/>
    <w:p w:rsidR="00415584" w:rsidRPr="00FB66DB" w:rsidRDefault="00415584" w:rsidP="00FB66DB">
      <w:pPr>
        <w:rPr>
          <w:sz w:val="24"/>
          <w:szCs w:val="24"/>
        </w:rPr>
      </w:pPr>
      <w:r w:rsidRPr="00FB66DB">
        <w:rPr>
          <w:sz w:val="24"/>
          <w:szCs w:val="24"/>
        </w:rPr>
        <w:t>Заместитель главы муниципального</w:t>
      </w:r>
    </w:p>
    <w:p w:rsidR="00415584" w:rsidRPr="00FB66DB" w:rsidRDefault="00415584" w:rsidP="00FB66DB">
      <w:pPr>
        <w:rPr>
          <w:sz w:val="24"/>
          <w:szCs w:val="24"/>
        </w:rPr>
      </w:pPr>
      <w:r w:rsidRPr="00FB66DB">
        <w:rPr>
          <w:sz w:val="24"/>
          <w:szCs w:val="24"/>
        </w:rPr>
        <w:t>образования Выселковский район</w:t>
      </w:r>
      <w:r>
        <w:rPr>
          <w:sz w:val="24"/>
          <w:szCs w:val="24"/>
        </w:rPr>
        <w:t>,</w:t>
      </w:r>
    </w:p>
    <w:p w:rsidR="00415584" w:rsidRPr="00FB66DB" w:rsidRDefault="00415584" w:rsidP="00FB66DB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Pr="00FB66DB">
        <w:rPr>
          <w:sz w:val="24"/>
          <w:szCs w:val="24"/>
        </w:rPr>
        <w:t>ачальник финансового управления</w:t>
      </w:r>
    </w:p>
    <w:p w:rsidR="00415584" w:rsidRPr="00FB66DB" w:rsidRDefault="00415584" w:rsidP="00FB66DB">
      <w:pPr>
        <w:rPr>
          <w:sz w:val="24"/>
          <w:szCs w:val="24"/>
        </w:rPr>
      </w:pPr>
      <w:r w:rsidRPr="00FB66DB">
        <w:rPr>
          <w:sz w:val="24"/>
          <w:szCs w:val="24"/>
        </w:rPr>
        <w:t>администрации муниципального</w:t>
      </w:r>
    </w:p>
    <w:p w:rsidR="00415584" w:rsidRPr="00FB66DB" w:rsidRDefault="00415584" w:rsidP="00FB66DB">
      <w:pPr>
        <w:rPr>
          <w:sz w:val="24"/>
          <w:szCs w:val="24"/>
        </w:rPr>
      </w:pPr>
      <w:r w:rsidRPr="00FB66DB">
        <w:rPr>
          <w:sz w:val="24"/>
          <w:szCs w:val="24"/>
        </w:rPr>
        <w:t xml:space="preserve">образования Выселковский район                                           </w:t>
      </w:r>
      <w:r>
        <w:rPr>
          <w:sz w:val="24"/>
          <w:szCs w:val="24"/>
        </w:rPr>
        <w:t xml:space="preserve">                            </w:t>
      </w:r>
      <w:r w:rsidRPr="00FB66DB">
        <w:rPr>
          <w:sz w:val="24"/>
          <w:szCs w:val="24"/>
        </w:rPr>
        <w:t xml:space="preserve"> И.А.Колесникова</w:t>
      </w:r>
    </w:p>
    <w:p w:rsidR="00415584" w:rsidRDefault="00415584" w:rsidP="00D31644">
      <w:pPr>
        <w:pStyle w:val="BodyTextIndent"/>
        <w:ind w:left="5760"/>
      </w:pPr>
    </w:p>
    <w:sectPr w:rsidR="00415584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6220"/>
    <w:rsid w:val="00004B64"/>
    <w:rsid w:val="00006010"/>
    <w:rsid w:val="00006108"/>
    <w:rsid w:val="00011DAA"/>
    <w:rsid w:val="00013747"/>
    <w:rsid w:val="00017808"/>
    <w:rsid w:val="000336F2"/>
    <w:rsid w:val="00036A7C"/>
    <w:rsid w:val="00047344"/>
    <w:rsid w:val="00050E2F"/>
    <w:rsid w:val="00052DFC"/>
    <w:rsid w:val="00054CAE"/>
    <w:rsid w:val="00055187"/>
    <w:rsid w:val="00055A56"/>
    <w:rsid w:val="00056BBD"/>
    <w:rsid w:val="000623A2"/>
    <w:rsid w:val="000720F3"/>
    <w:rsid w:val="00091533"/>
    <w:rsid w:val="000A6E62"/>
    <w:rsid w:val="000A7F0D"/>
    <w:rsid w:val="000B021D"/>
    <w:rsid w:val="000C1A79"/>
    <w:rsid w:val="000D1271"/>
    <w:rsid w:val="000E0998"/>
    <w:rsid w:val="0010277D"/>
    <w:rsid w:val="00103CA1"/>
    <w:rsid w:val="00107067"/>
    <w:rsid w:val="00107F09"/>
    <w:rsid w:val="00111BC2"/>
    <w:rsid w:val="00115890"/>
    <w:rsid w:val="00121188"/>
    <w:rsid w:val="00125BE7"/>
    <w:rsid w:val="00143886"/>
    <w:rsid w:val="001441AA"/>
    <w:rsid w:val="00145645"/>
    <w:rsid w:val="00150CB0"/>
    <w:rsid w:val="001534C1"/>
    <w:rsid w:val="00154CBC"/>
    <w:rsid w:val="00161975"/>
    <w:rsid w:val="00161CE2"/>
    <w:rsid w:val="00173D4D"/>
    <w:rsid w:val="00174428"/>
    <w:rsid w:val="001752C8"/>
    <w:rsid w:val="001842EF"/>
    <w:rsid w:val="00185C69"/>
    <w:rsid w:val="001963DD"/>
    <w:rsid w:val="00196C87"/>
    <w:rsid w:val="0019749E"/>
    <w:rsid w:val="00197C72"/>
    <w:rsid w:val="001A52C2"/>
    <w:rsid w:val="001A5425"/>
    <w:rsid w:val="001B0913"/>
    <w:rsid w:val="001C2F1D"/>
    <w:rsid w:val="001C58C3"/>
    <w:rsid w:val="001C6220"/>
    <w:rsid w:val="001C7931"/>
    <w:rsid w:val="001C7ACA"/>
    <w:rsid w:val="001D0C78"/>
    <w:rsid w:val="001D1442"/>
    <w:rsid w:val="001D7FC5"/>
    <w:rsid w:val="001E371E"/>
    <w:rsid w:val="001E4D13"/>
    <w:rsid w:val="001E5B2D"/>
    <w:rsid w:val="001E6D90"/>
    <w:rsid w:val="001E6EE3"/>
    <w:rsid w:val="001F4774"/>
    <w:rsid w:val="0020088A"/>
    <w:rsid w:val="0020582D"/>
    <w:rsid w:val="002066CD"/>
    <w:rsid w:val="00207CD6"/>
    <w:rsid w:val="0022098C"/>
    <w:rsid w:val="00226D62"/>
    <w:rsid w:val="002364FD"/>
    <w:rsid w:val="0024046E"/>
    <w:rsid w:val="002417CF"/>
    <w:rsid w:val="00243DF5"/>
    <w:rsid w:val="002456EB"/>
    <w:rsid w:val="00257C66"/>
    <w:rsid w:val="00266DE3"/>
    <w:rsid w:val="00267041"/>
    <w:rsid w:val="00270703"/>
    <w:rsid w:val="0027262A"/>
    <w:rsid w:val="00276953"/>
    <w:rsid w:val="00277916"/>
    <w:rsid w:val="00281B4B"/>
    <w:rsid w:val="00286CEF"/>
    <w:rsid w:val="00291D6F"/>
    <w:rsid w:val="002929A8"/>
    <w:rsid w:val="002A663B"/>
    <w:rsid w:val="002B05B9"/>
    <w:rsid w:val="002B41AC"/>
    <w:rsid w:val="002C26F5"/>
    <w:rsid w:val="002D1F3E"/>
    <w:rsid w:val="002D301F"/>
    <w:rsid w:val="002D4E46"/>
    <w:rsid w:val="002D6A03"/>
    <w:rsid w:val="002D718C"/>
    <w:rsid w:val="002D71C5"/>
    <w:rsid w:val="002E5482"/>
    <w:rsid w:val="002E6D79"/>
    <w:rsid w:val="002F426D"/>
    <w:rsid w:val="002F5104"/>
    <w:rsid w:val="002F77C5"/>
    <w:rsid w:val="0030321E"/>
    <w:rsid w:val="0030620C"/>
    <w:rsid w:val="00314BE8"/>
    <w:rsid w:val="00342F06"/>
    <w:rsid w:val="0034606D"/>
    <w:rsid w:val="003543DB"/>
    <w:rsid w:val="00356F4E"/>
    <w:rsid w:val="00360A59"/>
    <w:rsid w:val="003617EE"/>
    <w:rsid w:val="00363BF2"/>
    <w:rsid w:val="003667AB"/>
    <w:rsid w:val="003716FB"/>
    <w:rsid w:val="00375720"/>
    <w:rsid w:val="00383E97"/>
    <w:rsid w:val="003B3390"/>
    <w:rsid w:val="003B768D"/>
    <w:rsid w:val="003B7E2F"/>
    <w:rsid w:val="003C6282"/>
    <w:rsid w:val="003C6453"/>
    <w:rsid w:val="003C6F05"/>
    <w:rsid w:val="003C702D"/>
    <w:rsid w:val="003C7835"/>
    <w:rsid w:val="003D4349"/>
    <w:rsid w:val="003F6887"/>
    <w:rsid w:val="00404167"/>
    <w:rsid w:val="00404914"/>
    <w:rsid w:val="00406C0B"/>
    <w:rsid w:val="00410BE7"/>
    <w:rsid w:val="00412798"/>
    <w:rsid w:val="004151D7"/>
    <w:rsid w:val="00415584"/>
    <w:rsid w:val="0041594C"/>
    <w:rsid w:val="00417F94"/>
    <w:rsid w:val="0042269D"/>
    <w:rsid w:val="0042357D"/>
    <w:rsid w:val="0042654E"/>
    <w:rsid w:val="0042729C"/>
    <w:rsid w:val="00435ECE"/>
    <w:rsid w:val="00437AAC"/>
    <w:rsid w:val="00442AED"/>
    <w:rsid w:val="00445252"/>
    <w:rsid w:val="0045661F"/>
    <w:rsid w:val="00460907"/>
    <w:rsid w:val="004728F9"/>
    <w:rsid w:val="00473C41"/>
    <w:rsid w:val="0047495D"/>
    <w:rsid w:val="00480BB0"/>
    <w:rsid w:val="00484F94"/>
    <w:rsid w:val="00486161"/>
    <w:rsid w:val="00493F99"/>
    <w:rsid w:val="00496601"/>
    <w:rsid w:val="004A11DB"/>
    <w:rsid w:val="004A2B2F"/>
    <w:rsid w:val="004B0089"/>
    <w:rsid w:val="004B7917"/>
    <w:rsid w:val="004C3974"/>
    <w:rsid w:val="004D536E"/>
    <w:rsid w:val="004D761D"/>
    <w:rsid w:val="004E394C"/>
    <w:rsid w:val="004E6DA2"/>
    <w:rsid w:val="004F0D4D"/>
    <w:rsid w:val="004F11CE"/>
    <w:rsid w:val="0050146E"/>
    <w:rsid w:val="00502EB8"/>
    <w:rsid w:val="00502F5D"/>
    <w:rsid w:val="00505022"/>
    <w:rsid w:val="0051413A"/>
    <w:rsid w:val="00562985"/>
    <w:rsid w:val="00567476"/>
    <w:rsid w:val="005720CE"/>
    <w:rsid w:val="005724D8"/>
    <w:rsid w:val="00581991"/>
    <w:rsid w:val="0058524B"/>
    <w:rsid w:val="005931C5"/>
    <w:rsid w:val="00593D2D"/>
    <w:rsid w:val="00593D77"/>
    <w:rsid w:val="0059447B"/>
    <w:rsid w:val="00595715"/>
    <w:rsid w:val="0059706E"/>
    <w:rsid w:val="005A1BD8"/>
    <w:rsid w:val="005B0EC9"/>
    <w:rsid w:val="005B1263"/>
    <w:rsid w:val="005D49FE"/>
    <w:rsid w:val="005E61CD"/>
    <w:rsid w:val="005E6A60"/>
    <w:rsid w:val="005F13B0"/>
    <w:rsid w:val="005F43A9"/>
    <w:rsid w:val="005F49D5"/>
    <w:rsid w:val="00607736"/>
    <w:rsid w:val="006170F6"/>
    <w:rsid w:val="00624E8D"/>
    <w:rsid w:val="00636D54"/>
    <w:rsid w:val="00643FB9"/>
    <w:rsid w:val="006453A6"/>
    <w:rsid w:val="00646570"/>
    <w:rsid w:val="00652E7C"/>
    <w:rsid w:val="00656EFE"/>
    <w:rsid w:val="006624FB"/>
    <w:rsid w:val="00663E35"/>
    <w:rsid w:val="00667201"/>
    <w:rsid w:val="006673A3"/>
    <w:rsid w:val="00667767"/>
    <w:rsid w:val="00667FCB"/>
    <w:rsid w:val="00672FD7"/>
    <w:rsid w:val="00673AFB"/>
    <w:rsid w:val="00676827"/>
    <w:rsid w:val="0068082B"/>
    <w:rsid w:val="00680F65"/>
    <w:rsid w:val="00690E11"/>
    <w:rsid w:val="0069365D"/>
    <w:rsid w:val="006A25F4"/>
    <w:rsid w:val="006A4978"/>
    <w:rsid w:val="006A780E"/>
    <w:rsid w:val="006B0A87"/>
    <w:rsid w:val="006B2AF0"/>
    <w:rsid w:val="006C014B"/>
    <w:rsid w:val="006C5223"/>
    <w:rsid w:val="006D3A15"/>
    <w:rsid w:val="006D4270"/>
    <w:rsid w:val="006D4DB8"/>
    <w:rsid w:val="006D734A"/>
    <w:rsid w:val="006E2F76"/>
    <w:rsid w:val="006E671B"/>
    <w:rsid w:val="006F5E44"/>
    <w:rsid w:val="00701E93"/>
    <w:rsid w:val="00703B90"/>
    <w:rsid w:val="00716564"/>
    <w:rsid w:val="00731E0D"/>
    <w:rsid w:val="00734990"/>
    <w:rsid w:val="00742279"/>
    <w:rsid w:val="00750991"/>
    <w:rsid w:val="00751F61"/>
    <w:rsid w:val="00762993"/>
    <w:rsid w:val="00766BD1"/>
    <w:rsid w:val="007756D2"/>
    <w:rsid w:val="00776B7D"/>
    <w:rsid w:val="00784FFC"/>
    <w:rsid w:val="007852DA"/>
    <w:rsid w:val="00794D14"/>
    <w:rsid w:val="00794D87"/>
    <w:rsid w:val="00795C65"/>
    <w:rsid w:val="00796284"/>
    <w:rsid w:val="007A2F65"/>
    <w:rsid w:val="007B02F2"/>
    <w:rsid w:val="007B1087"/>
    <w:rsid w:val="007C2C3C"/>
    <w:rsid w:val="007D2FFC"/>
    <w:rsid w:val="007D3A66"/>
    <w:rsid w:val="007D4E6C"/>
    <w:rsid w:val="007D4F25"/>
    <w:rsid w:val="007E61E2"/>
    <w:rsid w:val="00822AF1"/>
    <w:rsid w:val="00843E41"/>
    <w:rsid w:val="008457F1"/>
    <w:rsid w:val="0084626E"/>
    <w:rsid w:val="00852235"/>
    <w:rsid w:val="008610F0"/>
    <w:rsid w:val="008627C6"/>
    <w:rsid w:val="00873F87"/>
    <w:rsid w:val="008838E5"/>
    <w:rsid w:val="008901D8"/>
    <w:rsid w:val="008A090C"/>
    <w:rsid w:val="008A322D"/>
    <w:rsid w:val="008A70C4"/>
    <w:rsid w:val="008B295C"/>
    <w:rsid w:val="008B489A"/>
    <w:rsid w:val="008B60D2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F1009"/>
    <w:rsid w:val="00901368"/>
    <w:rsid w:val="00904888"/>
    <w:rsid w:val="00907493"/>
    <w:rsid w:val="00913D4C"/>
    <w:rsid w:val="00923EF9"/>
    <w:rsid w:val="00927FA4"/>
    <w:rsid w:val="00937D95"/>
    <w:rsid w:val="009402FC"/>
    <w:rsid w:val="00943FE0"/>
    <w:rsid w:val="009513D7"/>
    <w:rsid w:val="00952726"/>
    <w:rsid w:val="00952E12"/>
    <w:rsid w:val="00955CDE"/>
    <w:rsid w:val="00956A2A"/>
    <w:rsid w:val="00957F57"/>
    <w:rsid w:val="00964559"/>
    <w:rsid w:val="00972529"/>
    <w:rsid w:val="00980C27"/>
    <w:rsid w:val="00984BFD"/>
    <w:rsid w:val="00984F7D"/>
    <w:rsid w:val="00986DD5"/>
    <w:rsid w:val="009873D6"/>
    <w:rsid w:val="00993A99"/>
    <w:rsid w:val="00997422"/>
    <w:rsid w:val="009B35E3"/>
    <w:rsid w:val="009B7267"/>
    <w:rsid w:val="009C0503"/>
    <w:rsid w:val="009C1C7B"/>
    <w:rsid w:val="009C264D"/>
    <w:rsid w:val="009D144C"/>
    <w:rsid w:val="009D27B0"/>
    <w:rsid w:val="009D5D4F"/>
    <w:rsid w:val="009E0895"/>
    <w:rsid w:val="009E1AE0"/>
    <w:rsid w:val="009E2516"/>
    <w:rsid w:val="009E6B3C"/>
    <w:rsid w:val="009F1A92"/>
    <w:rsid w:val="009F4DED"/>
    <w:rsid w:val="00A00276"/>
    <w:rsid w:val="00A02245"/>
    <w:rsid w:val="00A028D1"/>
    <w:rsid w:val="00A11341"/>
    <w:rsid w:val="00A21959"/>
    <w:rsid w:val="00A26DC8"/>
    <w:rsid w:val="00A32460"/>
    <w:rsid w:val="00A325AA"/>
    <w:rsid w:val="00A327D6"/>
    <w:rsid w:val="00A33CF6"/>
    <w:rsid w:val="00A35D30"/>
    <w:rsid w:val="00A36596"/>
    <w:rsid w:val="00A41C4F"/>
    <w:rsid w:val="00A479F8"/>
    <w:rsid w:val="00A57D85"/>
    <w:rsid w:val="00A62ED4"/>
    <w:rsid w:val="00A7138D"/>
    <w:rsid w:val="00A865DC"/>
    <w:rsid w:val="00A926EA"/>
    <w:rsid w:val="00AA3578"/>
    <w:rsid w:val="00AA52FC"/>
    <w:rsid w:val="00AA5E04"/>
    <w:rsid w:val="00AB1A43"/>
    <w:rsid w:val="00AB6191"/>
    <w:rsid w:val="00AB7797"/>
    <w:rsid w:val="00AC6E15"/>
    <w:rsid w:val="00AD4C55"/>
    <w:rsid w:val="00AD59D6"/>
    <w:rsid w:val="00AD5CE4"/>
    <w:rsid w:val="00AE6269"/>
    <w:rsid w:val="00AF0660"/>
    <w:rsid w:val="00AF2688"/>
    <w:rsid w:val="00AF6299"/>
    <w:rsid w:val="00AF6A8A"/>
    <w:rsid w:val="00B01177"/>
    <w:rsid w:val="00B01E3D"/>
    <w:rsid w:val="00B11026"/>
    <w:rsid w:val="00B1196D"/>
    <w:rsid w:val="00B12D33"/>
    <w:rsid w:val="00B1348B"/>
    <w:rsid w:val="00B2137A"/>
    <w:rsid w:val="00B3061C"/>
    <w:rsid w:val="00B34102"/>
    <w:rsid w:val="00B36751"/>
    <w:rsid w:val="00B414D5"/>
    <w:rsid w:val="00B517A6"/>
    <w:rsid w:val="00B567A4"/>
    <w:rsid w:val="00B73329"/>
    <w:rsid w:val="00BA1E18"/>
    <w:rsid w:val="00BA2D7F"/>
    <w:rsid w:val="00BA53AA"/>
    <w:rsid w:val="00BA65CA"/>
    <w:rsid w:val="00BA67C5"/>
    <w:rsid w:val="00BB0826"/>
    <w:rsid w:val="00BC1167"/>
    <w:rsid w:val="00BC2BE0"/>
    <w:rsid w:val="00BD4827"/>
    <w:rsid w:val="00BD7E87"/>
    <w:rsid w:val="00BE06D2"/>
    <w:rsid w:val="00BF3529"/>
    <w:rsid w:val="00BF36F2"/>
    <w:rsid w:val="00C04FC1"/>
    <w:rsid w:val="00C13EC1"/>
    <w:rsid w:val="00C15E6D"/>
    <w:rsid w:val="00C17A99"/>
    <w:rsid w:val="00C25708"/>
    <w:rsid w:val="00C308CB"/>
    <w:rsid w:val="00C4328E"/>
    <w:rsid w:val="00C518D7"/>
    <w:rsid w:val="00C5557D"/>
    <w:rsid w:val="00C726D7"/>
    <w:rsid w:val="00C83286"/>
    <w:rsid w:val="00C96B28"/>
    <w:rsid w:val="00C974A6"/>
    <w:rsid w:val="00CA0A00"/>
    <w:rsid w:val="00CA0E7A"/>
    <w:rsid w:val="00CB2912"/>
    <w:rsid w:val="00CB3478"/>
    <w:rsid w:val="00CB53B0"/>
    <w:rsid w:val="00CC009B"/>
    <w:rsid w:val="00CC101F"/>
    <w:rsid w:val="00CC25DB"/>
    <w:rsid w:val="00CD40EE"/>
    <w:rsid w:val="00CE36F9"/>
    <w:rsid w:val="00CE4A43"/>
    <w:rsid w:val="00CE5BBE"/>
    <w:rsid w:val="00D019CD"/>
    <w:rsid w:val="00D02BAB"/>
    <w:rsid w:val="00D10A51"/>
    <w:rsid w:val="00D20453"/>
    <w:rsid w:val="00D248B2"/>
    <w:rsid w:val="00D260D2"/>
    <w:rsid w:val="00D31644"/>
    <w:rsid w:val="00D32F26"/>
    <w:rsid w:val="00D41BD6"/>
    <w:rsid w:val="00D42B3A"/>
    <w:rsid w:val="00D44ACC"/>
    <w:rsid w:val="00D46FE8"/>
    <w:rsid w:val="00D47537"/>
    <w:rsid w:val="00D534EE"/>
    <w:rsid w:val="00D63872"/>
    <w:rsid w:val="00D6395B"/>
    <w:rsid w:val="00D70EA1"/>
    <w:rsid w:val="00D719AD"/>
    <w:rsid w:val="00D80BC7"/>
    <w:rsid w:val="00D818BB"/>
    <w:rsid w:val="00D87270"/>
    <w:rsid w:val="00D8767A"/>
    <w:rsid w:val="00D9448D"/>
    <w:rsid w:val="00D95184"/>
    <w:rsid w:val="00D96F16"/>
    <w:rsid w:val="00DA2922"/>
    <w:rsid w:val="00DA5D0C"/>
    <w:rsid w:val="00DA7D5E"/>
    <w:rsid w:val="00DB35DA"/>
    <w:rsid w:val="00DD1234"/>
    <w:rsid w:val="00DD44C0"/>
    <w:rsid w:val="00DD463C"/>
    <w:rsid w:val="00DF3D81"/>
    <w:rsid w:val="00DF4608"/>
    <w:rsid w:val="00DF5FC1"/>
    <w:rsid w:val="00DF7955"/>
    <w:rsid w:val="00E11434"/>
    <w:rsid w:val="00E16443"/>
    <w:rsid w:val="00E210F2"/>
    <w:rsid w:val="00E21664"/>
    <w:rsid w:val="00E261D6"/>
    <w:rsid w:val="00E270A0"/>
    <w:rsid w:val="00E278A0"/>
    <w:rsid w:val="00E27B39"/>
    <w:rsid w:val="00E34DB9"/>
    <w:rsid w:val="00E5260E"/>
    <w:rsid w:val="00E57CA8"/>
    <w:rsid w:val="00E7121E"/>
    <w:rsid w:val="00E74BDB"/>
    <w:rsid w:val="00E80154"/>
    <w:rsid w:val="00E84E45"/>
    <w:rsid w:val="00E855C7"/>
    <w:rsid w:val="00E8633F"/>
    <w:rsid w:val="00E863B2"/>
    <w:rsid w:val="00EB25BB"/>
    <w:rsid w:val="00EB2C12"/>
    <w:rsid w:val="00EB48AC"/>
    <w:rsid w:val="00EC25D7"/>
    <w:rsid w:val="00EC51D3"/>
    <w:rsid w:val="00EC5C6B"/>
    <w:rsid w:val="00ED1C35"/>
    <w:rsid w:val="00ED24F1"/>
    <w:rsid w:val="00ED630A"/>
    <w:rsid w:val="00ED79B2"/>
    <w:rsid w:val="00EE62BC"/>
    <w:rsid w:val="00EF699E"/>
    <w:rsid w:val="00EF7299"/>
    <w:rsid w:val="00EF7859"/>
    <w:rsid w:val="00F03F19"/>
    <w:rsid w:val="00F07E28"/>
    <w:rsid w:val="00F111F8"/>
    <w:rsid w:val="00F20D78"/>
    <w:rsid w:val="00F227E8"/>
    <w:rsid w:val="00F53DA8"/>
    <w:rsid w:val="00F556AE"/>
    <w:rsid w:val="00F700F1"/>
    <w:rsid w:val="00F7097E"/>
    <w:rsid w:val="00F74CCE"/>
    <w:rsid w:val="00F74FA2"/>
    <w:rsid w:val="00F9348B"/>
    <w:rsid w:val="00F943A9"/>
    <w:rsid w:val="00F94D3D"/>
    <w:rsid w:val="00F97807"/>
    <w:rsid w:val="00FB3DA5"/>
    <w:rsid w:val="00FB6361"/>
    <w:rsid w:val="00FB66DB"/>
    <w:rsid w:val="00FC0CE1"/>
    <w:rsid w:val="00FD0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45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7067"/>
    <w:rPr>
      <w:sz w:val="32"/>
      <w:szCs w:val="32"/>
      <w:lang/>
    </w:rPr>
  </w:style>
  <w:style w:type="paragraph" w:customStyle="1" w:styleId="2">
    <w:name w:val="Знак Знак2 Знак Знак Знак Знак Знак Знак"/>
    <w:basedOn w:val="Normal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15890"/>
    <w:pPr>
      <w:jc w:val="center"/>
    </w:pPr>
    <w:rPr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51104"/>
    <w:rPr>
      <w:sz w:val="28"/>
      <w:szCs w:val="28"/>
    </w:rPr>
  </w:style>
  <w:style w:type="paragraph" w:styleId="BodyTextIndent">
    <w:name w:val="Body Text Indent"/>
    <w:aliases w:val="Основной текст с отступом Знак"/>
    <w:basedOn w:val="Normal"/>
    <w:link w:val="BodyTextIndentChar"/>
    <w:uiPriority w:val="99"/>
    <w:rsid w:val="00115890"/>
    <w:pPr>
      <w:ind w:left="6096"/>
      <w:jc w:val="center"/>
    </w:pPr>
    <w:rPr>
      <w:color w:val="000000"/>
    </w:rPr>
  </w:style>
  <w:style w:type="character" w:customStyle="1" w:styleId="BodyTextIndentChar">
    <w:name w:val="Body Text Indent Char"/>
    <w:aliases w:val="Основной текст с отступом Знак Char"/>
    <w:basedOn w:val="DefaultParagraphFont"/>
    <w:link w:val="BodyTextIndent"/>
    <w:uiPriority w:val="99"/>
    <w:semiHidden/>
    <w:rsid w:val="00C51104"/>
    <w:rPr>
      <w:sz w:val="28"/>
      <w:szCs w:val="28"/>
    </w:rPr>
  </w:style>
  <w:style w:type="table" w:styleId="TableGrid">
    <w:name w:val="Table Grid"/>
    <w:basedOn w:val="TableNormal"/>
    <w:uiPriority w:val="99"/>
    <w:rsid w:val="00AA5E0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0">
    <w:name w:val="Знак2"/>
    <w:basedOn w:val="Normal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10706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07067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customStyle="1" w:styleId="a">
    <w:name w:val="Цветовое выделение"/>
    <w:uiPriority w:val="99"/>
    <w:rsid w:val="00107067"/>
    <w:rPr>
      <w:b/>
      <w:bCs/>
      <w:color w:val="auto"/>
    </w:rPr>
  </w:style>
  <w:style w:type="paragraph" w:customStyle="1" w:styleId="a0">
    <w:name w:val="Нормальный (таблица)"/>
    <w:basedOn w:val="Normal"/>
    <w:next w:val="Normal"/>
    <w:link w:val="a1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1">
    <w:name w:val="Нормальный (таблица) Знак"/>
    <w:link w:val="a0"/>
    <w:uiPriority w:val="99"/>
    <w:locked/>
    <w:rsid w:val="00107067"/>
    <w:rPr>
      <w:rFonts w:ascii="Arial" w:hAnsi="Arial" w:cs="Arial"/>
      <w:sz w:val="24"/>
      <w:szCs w:val="24"/>
      <w:lang w:val="ru-RU" w:eastAsia="ru-RU"/>
    </w:rPr>
  </w:style>
  <w:style w:type="paragraph" w:customStyle="1" w:styleId="a2">
    <w:name w:val="Прижатый влево"/>
    <w:basedOn w:val="Normal"/>
    <w:next w:val="Normal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23EF9"/>
    <w:rPr>
      <w:sz w:val="24"/>
      <w:szCs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PageNumber">
    <w:name w:val="page number"/>
    <w:basedOn w:val="DefaultParagraphFont"/>
    <w:uiPriority w:val="99"/>
    <w:rsid w:val="00342F06"/>
  </w:style>
  <w:style w:type="paragraph" w:styleId="Footer">
    <w:name w:val="footer"/>
    <w:basedOn w:val="Normal"/>
    <w:link w:val="FooterChar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51104"/>
    <w:rPr>
      <w:sz w:val="28"/>
      <w:szCs w:val="28"/>
    </w:rPr>
  </w:style>
  <w:style w:type="paragraph" w:customStyle="1" w:styleId="a3">
    <w:name w:val="Таблицы (моноширинный)"/>
    <w:basedOn w:val="Normal"/>
    <w:next w:val="Normal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Знак Знак Знак Знак Знак Знак Знак Знак Знак Знак Знак"/>
    <w:basedOn w:val="Normal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5">
    <w:name w:val="обычный_ Знак Знак Знак Знак"/>
    <w:basedOn w:val="Normal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41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Normal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Normal"/>
    <w:uiPriority w:val="99"/>
    <w:rsid w:val="002C26F5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3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115</TotalTime>
  <Pages>13</Pages>
  <Words>4058</Words>
  <Characters>23135</Characters>
  <Application>Microsoft Office Outlook</Application>
  <DocSecurity>0</DocSecurity>
  <Lines>0</Lines>
  <Paragraphs>0</Paragraphs>
  <ScaleCrop>false</ScaleCrop>
  <Company>Администрация МО Выселковский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Волощук</cp:lastModifiedBy>
  <cp:revision>45</cp:revision>
  <cp:lastPrinted>2019-05-15T06:29:00Z</cp:lastPrinted>
  <dcterms:created xsi:type="dcterms:W3CDTF">2018-12-20T14:54:00Z</dcterms:created>
  <dcterms:modified xsi:type="dcterms:W3CDTF">2019-12-18T07:52:00Z</dcterms:modified>
</cp:coreProperties>
</file>